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2547E8C6" w14:textId="77777777" w:rsidR="00302E36" w:rsidRDefault="00302E36" w:rsidP="00302E36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4813D7B6" w14:textId="3E394AB3" w:rsidR="00FB3297" w:rsidRPr="00026325" w:rsidRDefault="001A18B5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LasInfo</w:t>
      </w:r>
      <w:r w:rsidR="00992E22">
        <w:rPr>
          <w:color w:val="808080" w:themeColor="background1" w:themeShade="80"/>
          <w:sz w:val="56"/>
          <w:szCs w:val="32"/>
        </w:rPr>
        <w:t xml:space="preserve"> Sample</w:t>
      </w:r>
    </w:p>
    <w:p w14:paraId="4813D7B7" w14:textId="44FE7CF9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4957F3">
        <w:rPr>
          <w:color w:val="808080" w:themeColor="background1" w:themeShade="80"/>
          <w:sz w:val="56"/>
          <w:szCs w:val="32"/>
        </w:rPr>
        <w:t>1.</w:t>
      </w:r>
      <w:r w:rsidR="00CB7070">
        <w:rPr>
          <w:color w:val="808080" w:themeColor="background1" w:themeShade="80"/>
          <w:sz w:val="56"/>
          <w:szCs w:val="32"/>
        </w:rPr>
        <w:t>1</w:t>
      </w:r>
    </w:p>
    <w:p w14:paraId="4813D7B8" w14:textId="000E319B" w:rsidR="00FB3297" w:rsidRPr="00026325" w:rsidRDefault="0051145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7377B">
        <w:rPr>
          <w:color w:val="808080" w:themeColor="background1" w:themeShade="80"/>
          <w:sz w:val="56"/>
          <w:szCs w:val="32"/>
        </w:rPr>
        <w:t>0</w:t>
      </w:r>
      <w:r w:rsidR="00CB7070">
        <w:rPr>
          <w:color w:val="808080" w:themeColor="background1" w:themeShade="80"/>
          <w:sz w:val="56"/>
          <w:szCs w:val="32"/>
        </w:rPr>
        <w:t>3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CB7070">
        <w:rPr>
          <w:color w:val="808080" w:themeColor="background1" w:themeShade="80"/>
          <w:sz w:val="56"/>
          <w:szCs w:val="32"/>
        </w:rPr>
        <w:t>0</w:t>
      </w:r>
      <w:r w:rsidR="0047377B">
        <w:rPr>
          <w:color w:val="808080" w:themeColor="background1" w:themeShade="80"/>
          <w:sz w:val="56"/>
          <w:szCs w:val="32"/>
        </w:rPr>
        <w:t>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4FC6" w14:textId="77777777" w:rsidR="007F0BC0" w:rsidRDefault="007F0BC0" w:rsidP="007F0BC0">
      <w:pPr>
        <w:pStyle w:val="Overskrift1"/>
      </w:pPr>
      <w:bookmarkStart w:id="1" w:name="_Toc412721824"/>
      <w:bookmarkStart w:id="2" w:name="_Toc412724894"/>
      <w:r>
        <w:lastRenderedPageBreak/>
        <w:t>Versions historik</w:t>
      </w:r>
      <w:bookmarkEnd w:id="1"/>
      <w:bookmarkEnd w:id="2"/>
    </w:p>
    <w:p w14:paraId="2E9500F3" w14:textId="77777777" w:rsidR="007F0BC0" w:rsidRDefault="007F0BC0" w:rsidP="007F0BC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5B0C28A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5522F97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CF86801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40BAD863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2EDF0F0" w14:textId="77777777" w:rsidTr="00345D57">
        <w:tc>
          <w:tcPr>
            <w:tcW w:w="1242" w:type="dxa"/>
          </w:tcPr>
          <w:p w14:paraId="7C7F7A15" w14:textId="3671DC6A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417B706A" w14:textId="77777777"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14:paraId="379464DB" w14:textId="30C16E3B" w:rsidR="007F0BC0" w:rsidRDefault="007F0BC0" w:rsidP="007F0BC0">
            <w:r>
              <w:t>Første version af dokumentet</w:t>
            </w:r>
          </w:p>
        </w:tc>
      </w:tr>
      <w:tr w:rsidR="00CB7070" w14:paraId="19D063C1" w14:textId="77777777" w:rsidTr="00345D57">
        <w:tc>
          <w:tcPr>
            <w:tcW w:w="1242" w:type="dxa"/>
          </w:tcPr>
          <w:p w14:paraId="77C167B3" w14:textId="2F73331D" w:rsidR="00CB7070" w:rsidRDefault="00CB7070" w:rsidP="007F0BC0">
            <w:r>
              <w:t>06-03-2015</w:t>
            </w:r>
          </w:p>
        </w:tc>
        <w:tc>
          <w:tcPr>
            <w:tcW w:w="1701" w:type="dxa"/>
          </w:tcPr>
          <w:p w14:paraId="51B430BE" w14:textId="717CA73D" w:rsidR="00CB7070" w:rsidRDefault="00CB7070" w:rsidP="00345D57">
            <w:r>
              <w:t>1.1</w:t>
            </w:r>
          </w:p>
        </w:tc>
        <w:tc>
          <w:tcPr>
            <w:tcW w:w="6836" w:type="dxa"/>
          </w:tcPr>
          <w:p w14:paraId="08BEC676" w14:textId="5628C8D8" w:rsidR="00CB7070" w:rsidRDefault="00CB7070" w:rsidP="007F0BC0">
            <w:r>
              <w:t>Kosmetisk ændring</w:t>
            </w:r>
          </w:p>
        </w:tc>
      </w:tr>
    </w:tbl>
    <w:p w14:paraId="0DC1C73C" w14:textId="77777777" w:rsidR="007F0BC0" w:rsidRDefault="007F0BC0" w:rsidP="007F0BC0">
      <w:pPr>
        <w:rPr>
          <w:b/>
          <w:sz w:val="28"/>
          <w:szCs w:val="28"/>
        </w:rPr>
      </w:pPr>
    </w:p>
    <w:p w14:paraId="7F4F069C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8A9E3DE" w14:textId="77777777" w:rsidR="007F0BC0" w:rsidRPr="009024E7" w:rsidRDefault="007F0BC0" w:rsidP="007F0BC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1BA8F958" w14:textId="77777777" w:rsidR="001A18B5" w:rsidRDefault="007F0BC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4894" w:history="1">
            <w:r w:rsidR="001A18B5" w:rsidRPr="00DD514F">
              <w:rPr>
                <w:rStyle w:val="Hyperlink"/>
                <w:noProof/>
              </w:rPr>
              <w:t>Versions historik</w:t>
            </w:r>
            <w:r w:rsidR="001A18B5">
              <w:rPr>
                <w:noProof/>
                <w:webHidden/>
              </w:rPr>
              <w:tab/>
            </w:r>
            <w:r w:rsidR="001A18B5">
              <w:rPr>
                <w:noProof/>
                <w:webHidden/>
              </w:rPr>
              <w:fldChar w:fldCharType="begin"/>
            </w:r>
            <w:r w:rsidR="001A18B5">
              <w:rPr>
                <w:noProof/>
                <w:webHidden/>
              </w:rPr>
              <w:instrText xml:space="preserve"> PAGEREF _Toc412724894 \h </w:instrText>
            </w:r>
            <w:r w:rsidR="001A18B5">
              <w:rPr>
                <w:noProof/>
                <w:webHidden/>
              </w:rPr>
            </w:r>
            <w:r w:rsidR="001A18B5">
              <w:rPr>
                <w:noProof/>
                <w:webHidden/>
              </w:rPr>
              <w:fldChar w:fldCharType="separate"/>
            </w:r>
            <w:r w:rsidR="001A18B5">
              <w:rPr>
                <w:noProof/>
                <w:webHidden/>
              </w:rPr>
              <w:t>2</w:t>
            </w:r>
            <w:r w:rsidR="001A18B5">
              <w:rPr>
                <w:noProof/>
                <w:webHidden/>
              </w:rPr>
              <w:fldChar w:fldCharType="end"/>
            </w:r>
          </w:hyperlink>
        </w:p>
        <w:p w14:paraId="3C727704" w14:textId="77777777" w:rsidR="001A18B5" w:rsidRDefault="00036E0F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5" w:history="1">
            <w:r w:rsidR="001A18B5" w:rsidRPr="00DD514F">
              <w:rPr>
                <w:rStyle w:val="Hyperlink"/>
                <w:noProof/>
              </w:rPr>
              <w:t>Introduktion</w:t>
            </w:r>
            <w:r w:rsidR="001A18B5">
              <w:rPr>
                <w:noProof/>
                <w:webHidden/>
              </w:rPr>
              <w:tab/>
            </w:r>
            <w:r w:rsidR="001A18B5">
              <w:rPr>
                <w:noProof/>
                <w:webHidden/>
              </w:rPr>
              <w:fldChar w:fldCharType="begin"/>
            </w:r>
            <w:r w:rsidR="001A18B5">
              <w:rPr>
                <w:noProof/>
                <w:webHidden/>
              </w:rPr>
              <w:instrText xml:space="preserve"> PAGEREF _Toc412724895 \h </w:instrText>
            </w:r>
            <w:r w:rsidR="001A18B5">
              <w:rPr>
                <w:noProof/>
                <w:webHidden/>
              </w:rPr>
            </w:r>
            <w:r w:rsidR="001A18B5">
              <w:rPr>
                <w:noProof/>
                <w:webHidden/>
              </w:rPr>
              <w:fldChar w:fldCharType="separate"/>
            </w:r>
            <w:r w:rsidR="001A18B5">
              <w:rPr>
                <w:noProof/>
                <w:webHidden/>
              </w:rPr>
              <w:t>4</w:t>
            </w:r>
            <w:r w:rsidR="001A18B5">
              <w:rPr>
                <w:noProof/>
                <w:webHidden/>
              </w:rPr>
              <w:fldChar w:fldCharType="end"/>
            </w:r>
          </w:hyperlink>
        </w:p>
        <w:p w14:paraId="0E4CAA53" w14:textId="77777777" w:rsidR="001A18B5" w:rsidRDefault="00036E0F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6" w:history="1">
            <w:r w:rsidR="001A18B5" w:rsidRPr="00DD514F">
              <w:rPr>
                <w:rStyle w:val="Hyperlink"/>
                <w:noProof/>
              </w:rPr>
              <w:t>Om dette dokument</w:t>
            </w:r>
            <w:r w:rsidR="001A18B5">
              <w:rPr>
                <w:noProof/>
                <w:webHidden/>
              </w:rPr>
              <w:tab/>
            </w:r>
            <w:r w:rsidR="001A18B5">
              <w:rPr>
                <w:noProof/>
                <w:webHidden/>
              </w:rPr>
              <w:fldChar w:fldCharType="begin"/>
            </w:r>
            <w:r w:rsidR="001A18B5">
              <w:rPr>
                <w:noProof/>
                <w:webHidden/>
              </w:rPr>
              <w:instrText xml:space="preserve"> PAGEREF _Toc412724896 \h </w:instrText>
            </w:r>
            <w:r w:rsidR="001A18B5">
              <w:rPr>
                <w:noProof/>
                <w:webHidden/>
              </w:rPr>
            </w:r>
            <w:r w:rsidR="001A18B5">
              <w:rPr>
                <w:noProof/>
                <w:webHidden/>
              </w:rPr>
              <w:fldChar w:fldCharType="separate"/>
            </w:r>
            <w:r w:rsidR="001A18B5">
              <w:rPr>
                <w:noProof/>
                <w:webHidden/>
              </w:rPr>
              <w:t>4</w:t>
            </w:r>
            <w:r w:rsidR="001A18B5">
              <w:rPr>
                <w:noProof/>
                <w:webHidden/>
              </w:rPr>
              <w:fldChar w:fldCharType="end"/>
            </w:r>
          </w:hyperlink>
        </w:p>
        <w:p w14:paraId="2E2EEBC6" w14:textId="77777777" w:rsidR="001A18B5" w:rsidRDefault="00036E0F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7" w:history="1">
            <w:r w:rsidR="001A18B5" w:rsidRPr="00DD514F">
              <w:rPr>
                <w:rStyle w:val="Hyperlink"/>
                <w:noProof/>
              </w:rPr>
              <w:t>Lasinfo eksempel</w:t>
            </w:r>
            <w:r w:rsidR="001A18B5">
              <w:rPr>
                <w:noProof/>
                <w:webHidden/>
              </w:rPr>
              <w:tab/>
            </w:r>
            <w:r w:rsidR="001A18B5">
              <w:rPr>
                <w:noProof/>
                <w:webHidden/>
              </w:rPr>
              <w:fldChar w:fldCharType="begin"/>
            </w:r>
            <w:r w:rsidR="001A18B5">
              <w:rPr>
                <w:noProof/>
                <w:webHidden/>
              </w:rPr>
              <w:instrText xml:space="preserve"> PAGEREF _Toc412724897 \h </w:instrText>
            </w:r>
            <w:r w:rsidR="001A18B5">
              <w:rPr>
                <w:noProof/>
                <w:webHidden/>
              </w:rPr>
            </w:r>
            <w:r w:rsidR="001A18B5">
              <w:rPr>
                <w:noProof/>
                <w:webHidden/>
              </w:rPr>
              <w:fldChar w:fldCharType="separate"/>
            </w:r>
            <w:r w:rsidR="001A18B5">
              <w:rPr>
                <w:noProof/>
                <w:webHidden/>
              </w:rPr>
              <w:t>5</w:t>
            </w:r>
            <w:r w:rsidR="001A18B5">
              <w:rPr>
                <w:noProof/>
                <w:webHidden/>
              </w:rPr>
              <w:fldChar w:fldCharType="end"/>
            </w:r>
          </w:hyperlink>
        </w:p>
        <w:p w14:paraId="0B64745C" w14:textId="77777777" w:rsidR="007F0BC0" w:rsidRDefault="007F0BC0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8" w14:textId="5A5F5CBB" w:rsidR="00B033BB" w:rsidRDefault="001F097B" w:rsidP="006552B8">
      <w:pPr>
        <w:pStyle w:val="Overskrift1"/>
      </w:pPr>
      <w:bookmarkStart w:id="3" w:name="_Toc412721825"/>
      <w:bookmarkStart w:id="4" w:name="_Toc412724895"/>
      <w:r>
        <w:t>Introdu</w:t>
      </w:r>
      <w:r w:rsidR="0032222D">
        <w:t>k</w:t>
      </w:r>
      <w:r>
        <w:t>tion</w:t>
      </w:r>
      <w:bookmarkEnd w:id="3"/>
      <w:bookmarkEnd w:id="4"/>
    </w:p>
    <w:p w14:paraId="4813D7D9" w14:textId="77777777" w:rsidR="0068605A" w:rsidRDefault="009D10F7" w:rsidP="009D10F7">
      <w:pPr>
        <w:pStyle w:val="Overskrift3"/>
      </w:pPr>
      <w:bookmarkStart w:id="5" w:name="_Toc412721826"/>
      <w:bookmarkStart w:id="6" w:name="_Toc412724896"/>
      <w:r>
        <w:t>Om dette dokument</w:t>
      </w:r>
      <w:bookmarkEnd w:id="5"/>
      <w:bookmarkEnd w:id="6"/>
      <w:r>
        <w:tab/>
      </w:r>
    </w:p>
    <w:p w14:paraId="4813D7DC" w14:textId="1E540AF4" w:rsidR="009D10F7" w:rsidRDefault="009D10F7" w:rsidP="009330FE">
      <w:r>
        <w:t xml:space="preserve">Dette dokument </w:t>
      </w:r>
      <w:r w:rsidR="009330FE">
        <w:t>definere</w:t>
      </w:r>
      <w:r w:rsidR="00022523">
        <w:t>r</w:t>
      </w:r>
      <w:r w:rsidR="009330FE">
        <w:t xml:space="preserve"> </w:t>
      </w:r>
      <w:r w:rsidR="004217FF">
        <w:t>e</w:t>
      </w:r>
      <w:r w:rsidR="00DD31E9">
        <w:t xml:space="preserve">t eksempel på en </w:t>
      </w:r>
      <w:r w:rsidR="001A18B5">
        <w:t>lasinfo</w:t>
      </w:r>
      <w:r w:rsidR="00992E22">
        <w:t xml:space="preserve"> fil</w:t>
      </w:r>
      <w:r w:rsidR="00DD31E9">
        <w:t>.</w:t>
      </w:r>
      <w:r w:rsidR="009330FE">
        <w:t xml:space="preserve"> </w:t>
      </w:r>
    </w:p>
    <w:p w14:paraId="6EBEE9AD" w14:textId="442BC349" w:rsidR="00810510" w:rsidRDefault="00810510" w:rsidP="009330FE"/>
    <w:p w14:paraId="6F3A12A4" w14:textId="25E3924A" w:rsidR="0009392C" w:rsidRDefault="001A18B5" w:rsidP="009142E9">
      <w:pPr>
        <w:pStyle w:val="Overskrift1"/>
      </w:pPr>
      <w:bookmarkStart w:id="7" w:name="_Toc412724897"/>
      <w:r>
        <w:t>Lasinfo</w:t>
      </w:r>
      <w:r w:rsidR="00992E22">
        <w:t xml:space="preserve"> eksempel</w:t>
      </w:r>
      <w:bookmarkEnd w:id="7"/>
    </w:p>
    <w:p w14:paraId="4694D825" w14:textId="77777777" w:rsidR="001A18B5" w:rsidRPr="001A18B5" w:rsidRDefault="001A18B5" w:rsidP="001A18B5">
      <w:r w:rsidRPr="001A18B5">
        <w:rPr>
          <w:rFonts w:ascii="Calibri" w:eastAsia="Calibri" w:hAnsi="Calibri" w:cs="Calibri"/>
          <w:sz w:val="22"/>
          <w:szCs w:val="22"/>
        </w:rPr>
        <w:t xml:space="preserve">Eksempel fra </w:t>
      </w:r>
      <w:r w:rsidRPr="001A18B5">
        <w:rPr>
          <w:rFonts w:ascii="Consolas" w:eastAsia="Consolas" w:hAnsi="Consolas" w:cs="Consolas"/>
          <w:sz w:val="22"/>
          <w:szCs w:val="22"/>
        </w:rPr>
        <w:t>lasinfo</w:t>
      </w:r>
      <w:r w:rsidRPr="001A18B5">
        <w:rPr>
          <w:rFonts w:ascii="Calibri" w:eastAsia="Calibri" w:hAnsi="Calibri" w:cs="Calibri"/>
          <w:sz w:val="22"/>
          <w:szCs w:val="22"/>
        </w:rPr>
        <w:t>:</w:t>
      </w:r>
    </w:p>
    <w:p w14:paraId="5734D76F" w14:textId="77777777" w:rsidR="001A18B5" w:rsidRPr="00822F02" w:rsidRDefault="001A18B5" w:rsidP="001A18B5">
      <w:pPr>
        <w:rPr>
          <w:lang w:val="en-US"/>
        </w:rPr>
      </w:pPr>
      <w:r w:rsidRPr="22B2793F">
        <w:rPr>
          <w:rFonts w:ascii="Consolas" w:eastAsia="Consolas" w:hAnsi="Consolas" w:cs="Consolas"/>
          <w:sz w:val="22"/>
          <w:szCs w:val="22"/>
          <w:lang w:val="en-US"/>
        </w:rPr>
        <w:t>lasinfo for 1km_6180_711.laz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reporting all LAS header entries: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file signature:             'LASF'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file source ID:             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global_encoding:            1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project ID GUID data 1-4:   00000000-0000-0000-0000-000000000000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version major.minor:        1.2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system identifier:          'bitbucket.org/busstop/helios'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generating software:        'sspplash: DVR90etc'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file creation day/year:     310/2014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header size:                227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offset to point data:       229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number var. length records: 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point data format:          1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point data record length:   28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number of point records:    11556053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number of points by return: 7855389 1840540 1068069 564635 227420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scale factor x y z:         0.01 0.01 0.01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offset x y z:               0 0 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min x y z:                  711000.00 6180000.00 -65.22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max x y z:                  711999.99 6180999.99 367.26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the header is followed by 2 user-defined bytes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LASzip compression (version 2.2r0 c2 50000): POINT10 2 GPSTIME11 2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reporting minimum and maximum for all LAS point record entries ...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X            71100000   71199999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Y           618000000  618099999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Z               -6521      36726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intensity           1      65533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return_number       1          5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number_of_returns   1          5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edge_of_flight_line 0          1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scan_direction_flag 0          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classification      1         17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scan_angle_rank   -33         31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user_data           2          2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point_source_ID 25005      42173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gps_time 80422379.863414 82640544.715623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overview over number of returns of given pulse: 6015833 1545320 1510043 1348490 1136367 0 0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histogram of classification of points: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 84262 unclassified (1)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5688039 ground (2)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159891 low vegetation (3)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900831 medium vegetation (4)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3198500 high vegetation (5)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1244311 building (6)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144013 noise (7)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107050 water (9)</w:t>
      </w:r>
      <w:r w:rsidRPr="00822F02">
        <w:rPr>
          <w:lang w:val="en-US"/>
        </w:rPr>
        <w:br/>
      </w:r>
      <w:r w:rsidRPr="22B2793F">
        <w:rPr>
          <w:rFonts w:ascii="Consolas" w:eastAsia="Consolas" w:hAnsi="Consolas" w:cs="Consolas"/>
          <w:sz w:val="22"/>
          <w:szCs w:val="22"/>
          <w:lang w:val="en-US"/>
        </w:rPr>
        <w:t xml:space="preserve">            29156 bridge deck (17)</w:t>
      </w:r>
    </w:p>
    <w:p w14:paraId="2139AEEB" w14:textId="77777777" w:rsidR="001A18B5" w:rsidRPr="00822F02" w:rsidRDefault="001A18B5" w:rsidP="001A18B5">
      <w:pPr>
        <w:rPr>
          <w:lang w:val="en-US"/>
        </w:rPr>
      </w:pPr>
    </w:p>
    <w:p w14:paraId="059FA51D" w14:textId="21FDB03F" w:rsidR="0009392C" w:rsidRPr="00BA6B97" w:rsidRDefault="0009392C" w:rsidP="001A18B5">
      <w:pPr>
        <w:rPr>
          <w:lang w:val="en-US"/>
        </w:rPr>
      </w:pPr>
    </w:p>
    <w:sectPr w:rsidR="0009392C" w:rsidRPr="00BA6B97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69886" w14:textId="77777777" w:rsidR="009751B6" w:rsidRDefault="009751B6">
      <w:r>
        <w:separator/>
      </w:r>
    </w:p>
  </w:endnote>
  <w:endnote w:type="continuationSeparator" w:id="0">
    <w:p w14:paraId="02743D03" w14:textId="77777777" w:rsidR="009751B6" w:rsidRDefault="009751B6">
      <w:r>
        <w:continuationSeparator/>
      </w:r>
    </w:p>
  </w:endnote>
  <w:endnote w:type="continuationNotice" w:id="1">
    <w:p w14:paraId="23674486" w14:textId="77777777" w:rsidR="009751B6" w:rsidRDefault="009751B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3894877E"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2B5D9F">
      <w:rPr>
        <w:noProof/>
        <w:sz w:val="16"/>
        <w:szCs w:val="16"/>
      </w:rPr>
      <w:t>06-03-2015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F62887">
      <w:rPr>
        <w:rStyle w:val="BesgtHyperlink"/>
        <w:noProof/>
        <w:u w:val="none"/>
      </w:rPr>
      <w:t>1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F62887">
      <w:rPr>
        <w:rStyle w:val="BesgtHyperlink"/>
        <w:noProof/>
        <w:u w:val="none"/>
      </w:rPr>
      <w:t>6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EF29C" w14:textId="77777777" w:rsidR="009751B6" w:rsidRDefault="009751B6">
      <w:r>
        <w:separator/>
      </w:r>
    </w:p>
  </w:footnote>
  <w:footnote w:type="continuationSeparator" w:id="0">
    <w:p w14:paraId="759D21D4" w14:textId="77777777" w:rsidR="009751B6" w:rsidRDefault="009751B6">
      <w:r>
        <w:continuationSeparator/>
      </w:r>
    </w:p>
  </w:footnote>
  <w:footnote w:type="continuationNotice" w:id="1">
    <w:p w14:paraId="186C8EDB" w14:textId="77777777" w:rsidR="009751B6" w:rsidRDefault="009751B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3D3D3CB3" w:rsidR="00285E87" w:rsidRPr="00AC094F" w:rsidRDefault="00CB7070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LasInfo Sample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93A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8B5"/>
    <w:rsid w:val="001A1BDB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B5D9F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2E36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74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51B6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2E22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A6B97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07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186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1E9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6950"/>
    <w:rsid w:val="00E37FAE"/>
    <w:rsid w:val="00E4157B"/>
    <w:rsid w:val="00E424F6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6B74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2887"/>
    <w:rsid w:val="00F634FB"/>
    <w:rsid w:val="00F63EBE"/>
    <w:rsid w:val="00F64C33"/>
    <w:rsid w:val="00F66A77"/>
    <w:rsid w:val="00F67F51"/>
    <w:rsid w:val="00F70A45"/>
    <w:rsid w:val="00F71DC7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B9B2C-9A69-4E50-A3DB-B52FA2BE8999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719C00B3-D722-483C-A702-5F9522F3B75E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</TotalTime>
  <Pages>6</Pages>
  <Words>382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2711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2</cp:revision>
  <cp:lastPrinted>2014-08-22T11:58:00Z</cp:lastPrinted>
  <dcterms:created xsi:type="dcterms:W3CDTF">2015-03-06T16:30:00Z</dcterms:created>
  <dcterms:modified xsi:type="dcterms:W3CDTF">2015-03-06T16:30:00Z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